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C0AE" w14:textId="77777777" w:rsidR="00E25DDB" w:rsidRPr="00903888" w:rsidRDefault="00E25DDB" w:rsidP="00E25DDB">
      <w:pPr>
        <w:rPr>
          <w:sz w:val="22"/>
          <w:szCs w:val="22"/>
        </w:rPr>
      </w:pPr>
      <w:bookmarkStart w:id="0" w:name="Text1"/>
    </w:p>
    <w:bookmarkEnd w:id="0"/>
    <w:p w14:paraId="47D393B9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46853609" w14:textId="144B1068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MEMO TO</w:t>
      </w:r>
      <w:proofErr w:type="gramStart"/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30376" w:rsidRPr="00030376">
        <w:rPr>
          <w:sz w:val="22"/>
          <w:szCs w:val="22"/>
        </w:rPr>
        <w:t>Roadway</w:t>
      </w:r>
      <w:proofErr w:type="gramEnd"/>
      <w:r w:rsidR="00030376" w:rsidRPr="00030376">
        <w:rPr>
          <w:sz w:val="22"/>
          <w:szCs w:val="22"/>
        </w:rPr>
        <w:t xml:space="preserve"> Design Lead</w:t>
      </w:r>
    </w:p>
    <w:p w14:paraId="7F76E051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1F29758" w14:textId="3E8A37EB" w:rsidR="005545C3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FROM: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Roadway_Support_Group_Lead1 </w:instrText>
      </w:r>
      <w:r w:rsidR="007D39BD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«Roadway_Support_Group_Lead1»</w:t>
      </w:r>
      <w:r w:rsidR="007D39BD">
        <w:rPr>
          <w:sz w:val="22"/>
          <w:szCs w:val="22"/>
        </w:rPr>
        <w:fldChar w:fldCharType="end"/>
      </w:r>
    </w:p>
    <w:p w14:paraId="7A754F04" w14:textId="5E98CCF7" w:rsidR="004A0D89" w:rsidRDefault="004A0D89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="007D39BD">
        <w:rPr>
          <w:sz w:val="22"/>
          <w:szCs w:val="22"/>
        </w:rPr>
        <w:fldChar w:fldCharType="begin"/>
      </w:r>
      <w:r w:rsidR="007D39BD">
        <w:rPr>
          <w:sz w:val="22"/>
          <w:szCs w:val="22"/>
        </w:rPr>
        <w:instrText xml:space="preserve"> MERGEFIELD Roadway_Support_Group_Lead2 </w:instrText>
      </w:r>
      <w:r w:rsidR="007D39BD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«Roadway_Support_Group_Lead2»</w:t>
      </w:r>
      <w:r w:rsidR="007D39BD">
        <w:rPr>
          <w:sz w:val="22"/>
          <w:szCs w:val="22"/>
        </w:rPr>
        <w:fldChar w:fldCharType="end"/>
      </w:r>
    </w:p>
    <w:p w14:paraId="3A79B1AD" w14:textId="767A21C7" w:rsidR="005545C3" w:rsidRPr="00380F9B" w:rsidRDefault="005545C3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Or </w:t>
      </w:r>
      <w:r w:rsidRPr="005545C3">
        <w:rPr>
          <w:sz w:val="22"/>
          <w:szCs w:val="22"/>
        </w:rPr>
        <w:t>Division personnel</w:t>
      </w:r>
    </w:p>
    <w:p w14:paraId="6E77AA2D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7FC87C5A" w14:textId="756F0FE4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80F9B">
        <w:rPr>
          <w:sz w:val="22"/>
          <w:szCs w:val="22"/>
        </w:rPr>
        <w:t>DATE: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="00763627">
        <w:rPr>
          <w:sz w:val="22"/>
          <w:szCs w:val="22"/>
        </w:rPr>
        <w:fldChar w:fldCharType="begin"/>
      </w:r>
      <w:r w:rsidR="00763627">
        <w:rPr>
          <w:sz w:val="22"/>
          <w:szCs w:val="22"/>
        </w:rPr>
        <w:instrText xml:space="preserve"> DATE  \@ "MMMM d, yyyy"  \* MERGEFORMAT </w:instrText>
      </w:r>
      <w:r w:rsidR="00763627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October 1, 2025</w:t>
      </w:r>
      <w:r w:rsidR="00763627">
        <w:rPr>
          <w:sz w:val="22"/>
          <w:szCs w:val="22"/>
        </w:rPr>
        <w:fldChar w:fldCharType="end"/>
      </w:r>
    </w:p>
    <w:p w14:paraId="49577A36" w14:textId="77777777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3BF84AA6" w14:textId="60CCBD63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>SUBJECT:</w:t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Project:  </w:t>
      </w:r>
      <w:r w:rsidRPr="00380F9B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/>
          </w:ffData>
        </w:fldChar>
      </w:r>
      <w:bookmarkStart w:id="1" w:name="State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1"/>
      <w:r w:rsidRPr="00380F9B">
        <w:rPr>
          <w:sz w:val="22"/>
          <w:szCs w:val="22"/>
        </w:rPr>
        <w:t xml:space="preserve"> (</w:t>
      </w:r>
      <w:r w:rsidRPr="00380F9B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/>
          </w:ffData>
        </w:fldChar>
      </w:r>
      <w:bookmarkStart w:id="2" w:name="TIP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2"/>
      <w:r w:rsidRPr="00380F9B">
        <w:rPr>
          <w:sz w:val="22"/>
          <w:szCs w:val="22"/>
        </w:rPr>
        <w:t xml:space="preserve">) </w:t>
      </w:r>
      <w:r w:rsidRPr="00380F9B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3" w:name="County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3"/>
      <w:r w:rsidRPr="00380F9B">
        <w:rPr>
          <w:sz w:val="22"/>
          <w:szCs w:val="22"/>
        </w:rPr>
        <w:t xml:space="preserve"> County</w:t>
      </w:r>
    </w:p>
    <w:p w14:paraId="3F54A4C3" w14:textId="11592865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  <w:t xml:space="preserve">F.A. Project:  </w:t>
      </w:r>
      <w:r w:rsidRPr="00380F9B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4" w:name="FAProj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4"/>
    </w:p>
    <w:p w14:paraId="2D419A3E" w14:textId="731A948D" w:rsidR="003078C5" w:rsidRPr="00380F9B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tab/>
      </w:r>
      <w:r w:rsidRPr="00380F9B">
        <w:rPr>
          <w:sz w:val="22"/>
          <w:szCs w:val="22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bookmarkStart w:id="5" w:name="Description"/>
      <w:r w:rsidRPr="00380F9B">
        <w:rPr>
          <w:sz w:val="22"/>
          <w:szCs w:val="22"/>
        </w:rPr>
        <w:instrText xml:space="preserve"> FORMTEXT </w:instrText>
      </w:r>
      <w:r w:rsidRPr="00380F9B">
        <w:rPr>
          <w:sz w:val="22"/>
          <w:szCs w:val="22"/>
        </w:rPr>
      </w:r>
      <w:r w:rsidRPr="00380F9B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80F9B">
        <w:rPr>
          <w:sz w:val="22"/>
          <w:szCs w:val="22"/>
        </w:rPr>
        <w:fldChar w:fldCharType="end"/>
      </w:r>
      <w:bookmarkEnd w:id="5"/>
    </w:p>
    <w:p w14:paraId="48C7085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169837A5" w14:textId="77777777" w:rsidR="00E25DDB" w:rsidRPr="0033775F" w:rsidRDefault="00784820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Notice of Approval of</w:t>
      </w:r>
      <w:r w:rsidR="00E25DDB" w:rsidRPr="0033775F">
        <w:rPr>
          <w:b/>
          <w:sz w:val="22"/>
          <w:szCs w:val="22"/>
          <w:u w:val="single"/>
        </w:rPr>
        <w:t xml:space="preserve"> Design Criteria</w:t>
      </w:r>
    </w:p>
    <w:p w14:paraId="689B6B56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2D71BD80" w14:textId="77777777" w:rsidR="00E25DDB" w:rsidRDefault="00E62C0F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  <w:r>
        <w:rPr>
          <w:sz w:val="22"/>
          <w:szCs w:val="22"/>
        </w:rPr>
        <w:t>This is to advise that the design c</w:t>
      </w:r>
      <w:r w:rsidR="00E25DDB" w:rsidRPr="0033775F">
        <w:rPr>
          <w:sz w:val="22"/>
          <w:szCs w:val="22"/>
        </w:rPr>
        <w:t xml:space="preserve">riteria for </w:t>
      </w:r>
      <w:r>
        <w:rPr>
          <w:sz w:val="22"/>
          <w:szCs w:val="22"/>
        </w:rPr>
        <w:t xml:space="preserve">the subject project have been approved for use by the firm in </w:t>
      </w:r>
      <w:r w:rsidR="00DB0CAA">
        <w:rPr>
          <w:sz w:val="22"/>
          <w:szCs w:val="22"/>
        </w:rPr>
        <w:t>the development o</w:t>
      </w:r>
      <w:r w:rsidR="00650714">
        <w:rPr>
          <w:sz w:val="22"/>
          <w:szCs w:val="22"/>
        </w:rPr>
        <w:t xml:space="preserve">f </w:t>
      </w:r>
      <w:proofErr w:type="gramStart"/>
      <w:r w:rsidR="00650714">
        <w:rPr>
          <w:sz w:val="22"/>
          <w:szCs w:val="22"/>
        </w:rPr>
        <w:t>the roadway</w:t>
      </w:r>
      <w:proofErr w:type="gramEnd"/>
      <w:r w:rsidR="00650714">
        <w:rPr>
          <w:sz w:val="22"/>
          <w:szCs w:val="22"/>
        </w:rPr>
        <w:t xml:space="preserve"> designs</w:t>
      </w:r>
      <w:r>
        <w:rPr>
          <w:sz w:val="22"/>
          <w:szCs w:val="22"/>
        </w:rPr>
        <w:t>.</w:t>
      </w:r>
    </w:p>
    <w:p w14:paraId="7F7FA99E" w14:textId="77777777" w:rsidR="00571438" w:rsidRDefault="00571438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180"/>
        <w:rPr>
          <w:sz w:val="22"/>
          <w:szCs w:val="22"/>
        </w:rPr>
      </w:pPr>
    </w:p>
    <w:p w14:paraId="3B305744" w14:textId="77777777" w:rsidR="00624754" w:rsidRPr="00571438" w:rsidRDefault="00624754" w:rsidP="006247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 xml:space="preserve">A copy of the design criteria is attached.  It is also </w:t>
      </w:r>
      <w:r w:rsidRPr="00571438">
        <w:rPr>
          <w:sz w:val="22"/>
          <w:szCs w:val="22"/>
        </w:rPr>
        <w:t>available on SharePoint in the following location:</w:t>
      </w:r>
    </w:p>
    <w:p w14:paraId="48909F53" w14:textId="05D559E1" w:rsidR="00624754" w:rsidRPr="00571438" w:rsidRDefault="00624754" w:rsidP="00624754">
      <w:pPr>
        <w:tabs>
          <w:tab w:val="left" w:pos="72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bookmarkStart w:id="6" w:name="Text4"/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bookmarkEnd w:id="6"/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013B454A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DDDA9C" w14:textId="105651B2" w:rsidR="00E25DDB" w:rsidRPr="0033775F" w:rsidRDefault="003078C5" w:rsidP="003078C5">
      <w:pPr>
        <w:rPr>
          <w:sz w:val="22"/>
          <w:szCs w:val="22"/>
        </w:rPr>
      </w:pPr>
      <w:r w:rsidRPr="0052770D">
        <w:rPr>
          <w:sz w:val="22"/>
          <w:szCs w:val="22"/>
        </w:rPr>
        <w:t xml:space="preserve">If you need additional </w:t>
      </w:r>
      <w:proofErr w:type="gramStart"/>
      <w:r w:rsidRPr="0052770D">
        <w:rPr>
          <w:sz w:val="22"/>
          <w:szCs w:val="22"/>
        </w:rPr>
        <w:t>information,</w:t>
      </w:r>
      <w:proofErr w:type="gramEnd"/>
      <w:r w:rsidRPr="0052770D">
        <w:rPr>
          <w:sz w:val="22"/>
          <w:szCs w:val="22"/>
        </w:rPr>
        <w:t xml:space="preserve"> concerning this project, </w:t>
      </w:r>
      <w:proofErr w:type="gramStart"/>
      <w:r w:rsidRPr="0052770D">
        <w:rPr>
          <w:sz w:val="22"/>
          <w:szCs w:val="22"/>
        </w:rPr>
        <w:t>please</w:t>
      </w:r>
      <w:proofErr w:type="gramEnd"/>
      <w:r w:rsidR="00E25DDB" w:rsidRPr="0033775F">
        <w:rPr>
          <w:sz w:val="22"/>
          <w:szCs w:val="22"/>
        </w:rPr>
        <w:t xml:space="preserve"> me </w:t>
      </w:r>
      <w:proofErr w:type="gramStart"/>
      <w:r w:rsidR="00E25DDB" w:rsidRPr="0033775F">
        <w:rPr>
          <w:sz w:val="22"/>
          <w:szCs w:val="22"/>
        </w:rPr>
        <w:t>at</w:t>
      </w:r>
      <w:proofErr w:type="gramEnd"/>
      <w:r w:rsidR="00E25DDB" w:rsidRPr="0033775F">
        <w:rPr>
          <w:sz w:val="22"/>
          <w:szCs w:val="22"/>
        </w:rPr>
        <w:t xml:space="preserve"> (919) 707-</w:t>
      </w:r>
      <w:r w:rsidR="00E25DDB" w:rsidRPr="0033775F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E25DDB" w:rsidRPr="0033775F">
        <w:rPr>
          <w:sz w:val="22"/>
          <w:szCs w:val="22"/>
        </w:rPr>
        <w:instrText xml:space="preserve"> FORMTEXT </w:instrText>
      </w:r>
      <w:r w:rsidR="00E25DDB" w:rsidRPr="0033775F">
        <w:rPr>
          <w:sz w:val="22"/>
          <w:szCs w:val="22"/>
        </w:rPr>
      </w:r>
      <w:r w:rsidR="00E25DDB" w:rsidRPr="0033775F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E25DDB" w:rsidRPr="0033775F">
        <w:rPr>
          <w:sz w:val="22"/>
          <w:szCs w:val="22"/>
        </w:rPr>
        <w:fldChar w:fldCharType="end"/>
      </w:r>
      <w:r w:rsidR="00E25DDB" w:rsidRPr="0033775F">
        <w:rPr>
          <w:sz w:val="22"/>
          <w:szCs w:val="22"/>
        </w:rPr>
        <w:t xml:space="preserve">.  </w:t>
      </w:r>
    </w:p>
    <w:p w14:paraId="2F186B64" w14:textId="77777777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6DC9CAA" w14:textId="03CB81C0" w:rsidR="00E25DDB" w:rsidRPr="0033775F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r w:rsidRPr="0033775F">
        <w:rPr>
          <w:sz w:val="22"/>
          <w:szCs w:val="22"/>
        </w:rPr>
        <w:t>/</w:t>
      </w:r>
      <w:bookmarkStart w:id="7" w:name="Text11"/>
      <w:r w:rsidRPr="0033775F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3775F">
        <w:rPr>
          <w:sz w:val="22"/>
          <w:szCs w:val="22"/>
        </w:rPr>
        <w:instrText xml:space="preserve"> FORMTEXT </w:instrText>
      </w:r>
      <w:r w:rsidRPr="0033775F">
        <w:rPr>
          <w:sz w:val="22"/>
          <w:szCs w:val="22"/>
        </w:rPr>
      </w:r>
      <w:r w:rsidRPr="0033775F"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="00BA587F">
        <w:rPr>
          <w:noProof/>
          <w:sz w:val="22"/>
          <w:szCs w:val="22"/>
        </w:rPr>
        <w:t> </w:t>
      </w:r>
      <w:r w:rsidRPr="0033775F">
        <w:rPr>
          <w:sz w:val="22"/>
          <w:szCs w:val="22"/>
        </w:rPr>
        <w:fldChar w:fldCharType="end"/>
      </w:r>
      <w:bookmarkEnd w:id="7"/>
    </w:p>
    <w:p w14:paraId="68730E95" w14:textId="26280EA3" w:rsidR="00E25DDB" w:rsidRDefault="00E25DDB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9C64E4A" w14:textId="23EE97EA" w:rsidR="00624754" w:rsidRPr="0033775F" w:rsidRDefault="00624754" w:rsidP="00E25DD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>Attachment</w:t>
      </w:r>
    </w:p>
    <w:p w14:paraId="21034864" w14:textId="77777777" w:rsidR="003078C5" w:rsidRDefault="003078C5" w:rsidP="003078C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proofErr w:type="spellStart"/>
      <w:r>
        <w:rPr>
          <w:sz w:val="22"/>
          <w:szCs w:val="22"/>
        </w:rPr>
        <w:t>ec</w:t>
      </w:r>
      <w:proofErr w:type="spellEnd"/>
      <w:r>
        <w:rPr>
          <w:sz w:val="22"/>
          <w:szCs w:val="22"/>
        </w:rPr>
        <w:t xml:space="preserve">:  </w:t>
      </w:r>
    </w:p>
    <w:p w14:paraId="2D6D6D3B" w14:textId="157EFEDB" w:rsidR="00E25DDB" w:rsidRPr="0033775F" w:rsidRDefault="00671878" w:rsidP="00E25DDB">
      <w:pPr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Team_Lead </w:instrText>
      </w:r>
      <w:r>
        <w:rPr>
          <w:sz w:val="22"/>
          <w:szCs w:val="22"/>
        </w:rPr>
        <w:fldChar w:fldCharType="separate"/>
      </w:r>
      <w:r w:rsidR="00BA587F">
        <w:rPr>
          <w:noProof/>
          <w:sz w:val="22"/>
          <w:szCs w:val="22"/>
        </w:rPr>
        <w:t>«Team_Lead»</w:t>
      </w:r>
      <w:r>
        <w:rPr>
          <w:sz w:val="22"/>
          <w:szCs w:val="22"/>
        </w:rPr>
        <w:fldChar w:fldCharType="end"/>
      </w:r>
    </w:p>
    <w:p w14:paraId="5A043451" w14:textId="77777777" w:rsidR="00E73226" w:rsidRPr="00EB3A6F" w:rsidRDefault="00E73226" w:rsidP="00EB3A6F"/>
    <w:sectPr w:rsidR="00E73226" w:rsidRPr="00EB3A6F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3369" w14:textId="77777777" w:rsidR="007D0361" w:rsidRDefault="007D0361">
      <w:r>
        <w:separator/>
      </w:r>
    </w:p>
  </w:endnote>
  <w:endnote w:type="continuationSeparator" w:id="0">
    <w:p w14:paraId="600D3552" w14:textId="77777777" w:rsidR="007D0361" w:rsidRDefault="007D0361">
      <w:r>
        <w:continuationSeparator/>
      </w:r>
    </w:p>
  </w:endnote>
  <w:endnote w:type="continuationNotice" w:id="1">
    <w:p w14:paraId="64937F2D" w14:textId="77777777" w:rsidR="007D0361" w:rsidRDefault="007D03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1072" w14:textId="77777777" w:rsidR="0029750A" w:rsidRDefault="00297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0E38" w14:textId="77777777" w:rsidR="0029750A" w:rsidRDefault="00297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40225CB2" w14:textId="77777777" w:rsidTr="0037042B">
      <w:trPr>
        <w:trHeight w:val="1354"/>
      </w:trPr>
      <w:tc>
        <w:tcPr>
          <w:tcW w:w="3110" w:type="dxa"/>
        </w:tcPr>
        <w:p w14:paraId="4EDD28E4" w14:textId="057DC801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2A95B37B" w14:textId="15FF7D7C" w:rsidR="001525CD" w:rsidRPr="00215EE1" w:rsidRDefault="001525CD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7F0D6681" w14:textId="77777777" w:rsidR="001525CD" w:rsidRPr="00215EE1" w:rsidRDefault="001525CD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014AFFFF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6C4F" w14:textId="77777777" w:rsidR="007D0361" w:rsidRDefault="007D0361">
      <w:r>
        <w:separator/>
      </w:r>
    </w:p>
  </w:footnote>
  <w:footnote w:type="continuationSeparator" w:id="0">
    <w:p w14:paraId="13DC38C3" w14:textId="77777777" w:rsidR="007D0361" w:rsidRDefault="007D0361">
      <w:r>
        <w:continuationSeparator/>
      </w:r>
    </w:p>
  </w:footnote>
  <w:footnote w:type="continuationNotice" w:id="1">
    <w:p w14:paraId="26E6913F" w14:textId="77777777" w:rsidR="007D0361" w:rsidRDefault="007D03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312D5" w14:textId="77777777" w:rsidR="0029750A" w:rsidRDefault="002975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0182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0EFA9E83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E85F408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005F3C1" w14:textId="77777777" w:rsidR="001525CD" w:rsidRDefault="001525CD"/>
      </w:tc>
      <w:tc>
        <w:tcPr>
          <w:tcW w:w="3288" w:type="dxa"/>
        </w:tcPr>
        <w:p w14:paraId="2F653903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814301F" wp14:editId="2986DB95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948F258" w14:textId="77777777" w:rsidR="001525CD" w:rsidRDefault="001525CD"/>
      </w:tc>
    </w:tr>
    <w:tr w:rsidR="001525CD" w14:paraId="2F450B13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EFBD7B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0E0B29CE" w14:textId="77777777" w:rsidTr="0029750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6C6A741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29750A" w14:paraId="030D7301" w14:textId="77777777" w:rsidTr="0029750A">
      <w:trPr>
        <w:jc w:val="center"/>
      </w:trPr>
      <w:tc>
        <w:tcPr>
          <w:tcW w:w="3086" w:type="dxa"/>
          <w:gridSpan w:val="2"/>
        </w:tcPr>
        <w:p w14:paraId="5D4F785C" w14:textId="09E95155" w:rsidR="0029750A" w:rsidRDefault="006A5B13" w:rsidP="0029750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CC947EC" w14:textId="77777777" w:rsidR="0029750A" w:rsidRDefault="0029750A" w:rsidP="0029750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29750A" w14:paraId="606847FC" w14:textId="77777777" w:rsidTr="000D3D9D">
            <w:trPr>
              <w:jc w:val="center"/>
            </w:trPr>
            <w:tc>
              <w:tcPr>
                <w:tcW w:w="3288" w:type="dxa"/>
              </w:tcPr>
              <w:p w14:paraId="4A34A344" w14:textId="512C2639" w:rsidR="0029750A" w:rsidRDefault="00F47B4A" w:rsidP="0029750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Daniel</w:t>
                </w:r>
                <w:r w:rsidR="00DF46AA">
                  <w:rPr>
                    <w:smallCaps/>
                    <w:sz w:val="22"/>
                  </w:rPr>
                  <w:t xml:space="preserve"> H.</w:t>
                </w:r>
                <w:r>
                  <w:rPr>
                    <w:smallCaps/>
                    <w:sz w:val="22"/>
                  </w:rPr>
                  <w:t xml:space="preserve"> Johnson</w:t>
                </w:r>
              </w:p>
            </w:tc>
          </w:tr>
        </w:tbl>
        <w:p w14:paraId="60D91527" w14:textId="22B6645A" w:rsidR="0029750A" w:rsidRDefault="0029750A" w:rsidP="0029750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29750A" w14:paraId="1D949457" w14:textId="77777777" w:rsidTr="0029750A">
      <w:trPr>
        <w:trHeight w:val="152"/>
        <w:jc w:val="center"/>
      </w:trPr>
      <w:tc>
        <w:tcPr>
          <w:tcW w:w="3086" w:type="dxa"/>
          <w:gridSpan w:val="2"/>
        </w:tcPr>
        <w:p w14:paraId="3601AE2D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983D2C2" w14:textId="77777777" w:rsidR="0029750A" w:rsidRDefault="0029750A" w:rsidP="0029750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51394839" w14:textId="77777777" w:rsidR="0029750A" w:rsidRDefault="0029750A" w:rsidP="0029750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80B9B14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73297059">
    <w:abstractNumId w:val="12"/>
  </w:num>
  <w:num w:numId="2" w16cid:durableId="626742797">
    <w:abstractNumId w:val="9"/>
  </w:num>
  <w:num w:numId="3" w16cid:durableId="1444611409">
    <w:abstractNumId w:val="1"/>
  </w:num>
  <w:num w:numId="4" w16cid:durableId="1632859706">
    <w:abstractNumId w:val="3"/>
  </w:num>
  <w:num w:numId="5" w16cid:durableId="1335955186">
    <w:abstractNumId w:val="4"/>
  </w:num>
  <w:num w:numId="6" w16cid:durableId="1381589100">
    <w:abstractNumId w:val="8"/>
  </w:num>
  <w:num w:numId="7" w16cid:durableId="1809318232">
    <w:abstractNumId w:val="11"/>
  </w:num>
  <w:num w:numId="8" w16cid:durableId="1346445124">
    <w:abstractNumId w:val="10"/>
  </w:num>
  <w:num w:numId="9" w16cid:durableId="345601971">
    <w:abstractNumId w:val="5"/>
  </w:num>
  <w:num w:numId="10" w16cid:durableId="2128618740">
    <w:abstractNumId w:val="2"/>
  </w:num>
  <w:num w:numId="11" w16cid:durableId="1681005232">
    <w:abstractNumId w:val="6"/>
  </w:num>
  <w:num w:numId="12" w16cid:durableId="962421387">
    <w:abstractNumId w:val="0"/>
  </w:num>
  <w:num w:numId="13" w16cid:durableId="12531246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0376"/>
    <w:rsid w:val="000313F3"/>
    <w:rsid w:val="00082B75"/>
    <w:rsid w:val="000B7BA8"/>
    <w:rsid w:val="000D1F47"/>
    <w:rsid w:val="0011277C"/>
    <w:rsid w:val="001525CD"/>
    <w:rsid w:val="001837B6"/>
    <w:rsid w:val="00215EE1"/>
    <w:rsid w:val="00263020"/>
    <w:rsid w:val="0029750A"/>
    <w:rsid w:val="002C4AF2"/>
    <w:rsid w:val="002E7374"/>
    <w:rsid w:val="003078C5"/>
    <w:rsid w:val="0033775F"/>
    <w:rsid w:val="00350076"/>
    <w:rsid w:val="0037042B"/>
    <w:rsid w:val="00382449"/>
    <w:rsid w:val="003E7F0D"/>
    <w:rsid w:val="004A0D89"/>
    <w:rsid w:val="004E4FF8"/>
    <w:rsid w:val="00522A47"/>
    <w:rsid w:val="005545C3"/>
    <w:rsid w:val="00571438"/>
    <w:rsid w:val="005C561D"/>
    <w:rsid w:val="00624754"/>
    <w:rsid w:val="00650714"/>
    <w:rsid w:val="00671878"/>
    <w:rsid w:val="00672763"/>
    <w:rsid w:val="00683A89"/>
    <w:rsid w:val="00697022"/>
    <w:rsid w:val="006A0B1F"/>
    <w:rsid w:val="006A5B13"/>
    <w:rsid w:val="006B444B"/>
    <w:rsid w:val="00762047"/>
    <w:rsid w:val="00763627"/>
    <w:rsid w:val="00784820"/>
    <w:rsid w:val="007D0361"/>
    <w:rsid w:val="007D324E"/>
    <w:rsid w:val="007D39BD"/>
    <w:rsid w:val="007E3D92"/>
    <w:rsid w:val="008854D5"/>
    <w:rsid w:val="008B37B8"/>
    <w:rsid w:val="00903888"/>
    <w:rsid w:val="00922228"/>
    <w:rsid w:val="009F37AD"/>
    <w:rsid w:val="00A119B9"/>
    <w:rsid w:val="00A56DB6"/>
    <w:rsid w:val="00AF5506"/>
    <w:rsid w:val="00B76ECC"/>
    <w:rsid w:val="00BA587F"/>
    <w:rsid w:val="00BB0C3A"/>
    <w:rsid w:val="00D229C7"/>
    <w:rsid w:val="00DB0CAA"/>
    <w:rsid w:val="00DF46AA"/>
    <w:rsid w:val="00E25DDB"/>
    <w:rsid w:val="00E43CA7"/>
    <w:rsid w:val="00E62C0F"/>
    <w:rsid w:val="00E73226"/>
    <w:rsid w:val="00E818C6"/>
    <w:rsid w:val="00EB216B"/>
    <w:rsid w:val="00EB3A6F"/>
    <w:rsid w:val="00F106E7"/>
    <w:rsid w:val="00F4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0BB9C5"/>
  <w14:defaultImageDpi w14:val="30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41F75-3964-47FF-9BFB-B52C848C6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9C5A7-A4D3-4679-B24F-517E8CD3DBD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A285001F-6685-48AB-81F1-E0B2F2A17008}"/>
</file>

<file path=customXml/itemProps4.xml><?xml version="1.0" encoding="utf-8"?>
<ds:datastoreItem xmlns:ds="http://schemas.openxmlformats.org/officeDocument/2006/customXml" ds:itemID="{3BF63BB0-4C3E-44E5-ACB6-2A6E670E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62</TotalTime>
  <Pages>1</Pages>
  <Words>106</Words>
  <Characters>926</Characters>
  <Application>Microsoft Office Word</Application>
  <DocSecurity>0</DocSecurity>
  <Lines>46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1004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Katya  Fraser</cp:lastModifiedBy>
  <cp:revision>15</cp:revision>
  <cp:lastPrinted>2017-01-23T22:31:00Z</cp:lastPrinted>
  <dcterms:created xsi:type="dcterms:W3CDTF">2021-11-17T21:20:00Z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